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6DEF6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F8668E2" wp14:editId="42728722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1CD91C0" w14:textId="28EAE547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SUPBANCO-CCC-CP-2021-000</w:t>
                                        </w:r>
                                        <w:r w:rsidR="00350CD5"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</w:p>
                                    </w:sdtContent>
                                  </w:sdt>
                                  <w:p w14:paraId="765D544E" w14:textId="77777777" w:rsidR="00840E00" w:rsidRPr="00535962" w:rsidRDefault="00350CD5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A484FD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668E2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1CD91C0" w14:textId="28EAE547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SUPBANCO-CCC-CP-2021-000</w:t>
                                  </w:r>
                                  <w:r w:rsidR="00350CD5">
                                    <w:rPr>
                                      <w:rStyle w:val="Style2"/>
                                    </w:rPr>
                                    <w:t>4</w:t>
                                  </w:r>
                                </w:p>
                              </w:sdtContent>
                            </w:sdt>
                            <w:p w14:paraId="765D544E" w14:textId="77777777" w:rsidR="00840E00" w:rsidRPr="00535962" w:rsidRDefault="00350CD5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CA484FD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EB705CF" wp14:editId="0E66A39A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2492825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5629D6" wp14:editId="308FB3B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705CF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2492825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5629D6" wp14:editId="308FB3B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129F16C7" wp14:editId="7C397CDF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787A23" wp14:editId="5CF265C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B5F01A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87A23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7B5F01A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4146C59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36A389" wp14:editId="7D2C935C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B313A4" w14:textId="77777777" w:rsidR="002E1412" w:rsidRPr="002E1412" w:rsidRDefault="00350CD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6A389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1CB313A4" w14:textId="77777777" w:rsidR="002E1412" w:rsidRPr="002E1412" w:rsidRDefault="00350CD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1E3366" wp14:editId="4BA6970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9B275" w14:textId="77777777" w:rsidR="0026335F" w:rsidRPr="0026335F" w:rsidRDefault="00350CD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E336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6EC9B275" w14:textId="77777777" w:rsidR="0026335F" w:rsidRPr="0026335F" w:rsidRDefault="00350CD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8D31E1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FC2874" wp14:editId="74A8C639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43A8A" w14:textId="77777777" w:rsidR="00F7443C" w:rsidRPr="004767CC" w:rsidRDefault="00350CD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C287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D843A8A" w14:textId="77777777" w:rsidR="00F7443C" w:rsidRPr="004767CC" w:rsidRDefault="00350CD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9C981FB" wp14:editId="128C24AC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C5DA5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50CD5">
                              <w:fldChar w:fldCharType="begin"/>
                            </w:r>
                            <w:r w:rsidR="00350CD5">
                              <w:instrText xml:space="preserve"> NUMPAGES   \* MERGEFORMAT </w:instrText>
                            </w:r>
                            <w:r w:rsidR="00350CD5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350CD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981F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11C5DA5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50CD5">
                        <w:fldChar w:fldCharType="begin"/>
                      </w:r>
                      <w:r w:rsidR="00350CD5">
                        <w:instrText xml:space="preserve"> NUMPAGES   \* MERGEFORMAT </w:instrText>
                      </w:r>
                      <w:r w:rsidR="00350CD5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50CD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9BF4A46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A91287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1DCAFAB6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F00CD8B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CDA148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4552606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3B2BCA9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04481AD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5D3A8D62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A4EDC4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E65EE1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76C58E1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9A65C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683EC24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AAF1E5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B625C78" w14:textId="77777777" w:rsidTr="00822B7A">
        <w:trPr>
          <w:trHeight w:val="229"/>
          <w:jc w:val="center"/>
        </w:trPr>
        <w:tc>
          <w:tcPr>
            <w:tcW w:w="0" w:type="auto"/>
          </w:tcPr>
          <w:p w14:paraId="1A070A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1B1D15B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5D7ED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CD414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84F1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3796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89D03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AA01C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355B301" w14:textId="77777777" w:rsidTr="00822B7A">
        <w:trPr>
          <w:trHeight w:val="211"/>
          <w:jc w:val="center"/>
        </w:trPr>
        <w:tc>
          <w:tcPr>
            <w:tcW w:w="0" w:type="auto"/>
          </w:tcPr>
          <w:p w14:paraId="178257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E6AC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1EAB9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D472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7FEF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CA27F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0C2A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AC219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AE897" w14:textId="77777777" w:rsidTr="00822B7A">
        <w:trPr>
          <w:trHeight w:val="229"/>
          <w:jc w:val="center"/>
        </w:trPr>
        <w:tc>
          <w:tcPr>
            <w:tcW w:w="0" w:type="auto"/>
          </w:tcPr>
          <w:p w14:paraId="29C0E9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C61B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307F8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3CA4E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34247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0B5CB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9483E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39FF9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58FF614" w14:textId="77777777" w:rsidTr="00822B7A">
        <w:trPr>
          <w:trHeight w:val="229"/>
          <w:jc w:val="center"/>
        </w:trPr>
        <w:tc>
          <w:tcPr>
            <w:tcW w:w="0" w:type="auto"/>
          </w:tcPr>
          <w:p w14:paraId="3829D3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7B13A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268D9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312D7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4E287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175C5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E218F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877C3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B1B3FC7" w14:textId="77777777" w:rsidTr="00822B7A">
        <w:trPr>
          <w:trHeight w:val="229"/>
          <w:jc w:val="center"/>
        </w:trPr>
        <w:tc>
          <w:tcPr>
            <w:tcW w:w="0" w:type="auto"/>
          </w:tcPr>
          <w:p w14:paraId="7EDFFE7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231BA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8C30A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D854DA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E00D9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A52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7152D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28B75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CC28B0" w14:textId="77777777" w:rsidTr="00822B7A">
        <w:trPr>
          <w:trHeight w:val="229"/>
          <w:jc w:val="center"/>
        </w:trPr>
        <w:tc>
          <w:tcPr>
            <w:tcW w:w="0" w:type="auto"/>
          </w:tcPr>
          <w:p w14:paraId="4F6A75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22AC9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E7791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2771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04A1F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6A3CD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504C1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28105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B9FD23A" w14:textId="77777777" w:rsidTr="00822B7A">
        <w:trPr>
          <w:trHeight w:val="229"/>
          <w:jc w:val="center"/>
        </w:trPr>
        <w:tc>
          <w:tcPr>
            <w:tcW w:w="0" w:type="auto"/>
          </w:tcPr>
          <w:p w14:paraId="7541C38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6F5F4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4C498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52AAD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54FA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42531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DF7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8D4BB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BE56E24" w14:textId="77777777" w:rsidTr="00822B7A">
        <w:trPr>
          <w:trHeight w:val="211"/>
          <w:jc w:val="center"/>
        </w:trPr>
        <w:tc>
          <w:tcPr>
            <w:tcW w:w="0" w:type="auto"/>
          </w:tcPr>
          <w:p w14:paraId="5D50CD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F68C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77DB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1CF9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FAB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5A405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06FF0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15CB0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786095" w14:textId="77777777" w:rsidTr="00822B7A">
        <w:trPr>
          <w:trHeight w:val="229"/>
          <w:jc w:val="center"/>
        </w:trPr>
        <w:tc>
          <w:tcPr>
            <w:tcW w:w="0" w:type="auto"/>
          </w:tcPr>
          <w:p w14:paraId="3BBF3C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917F3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2C9DA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D761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D314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DB47D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04173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A01507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120FCD7" w14:textId="77777777" w:rsidTr="00822B7A">
        <w:trPr>
          <w:trHeight w:val="229"/>
          <w:jc w:val="center"/>
        </w:trPr>
        <w:tc>
          <w:tcPr>
            <w:tcW w:w="0" w:type="auto"/>
          </w:tcPr>
          <w:p w14:paraId="281E2A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8494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DBDF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C3AE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CFA7FA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0FFCE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979F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3DC2F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990BC84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09CE9D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EC2FD46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97B340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688DDD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BB287D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B1353E5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8F9AF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7B3C450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72971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A1BD4A" wp14:editId="1DE7B55F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EF079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A1BD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13EF079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D25D028" wp14:editId="0EAF75C9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FB187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FE5A647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D25D028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FB187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FE5A647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34DB65C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465F08" wp14:editId="32B8ACE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59A6E2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4564268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78D96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391B8F92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50CD5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29D87BD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William Alexis Solís Rodríguez</cp:lastModifiedBy>
  <cp:revision>8</cp:revision>
  <cp:lastPrinted>2011-03-04T19:05:00Z</cp:lastPrinted>
  <dcterms:created xsi:type="dcterms:W3CDTF">2014-01-02T13:42:00Z</dcterms:created>
  <dcterms:modified xsi:type="dcterms:W3CDTF">2021-04-30T12:58:00Z</dcterms:modified>
</cp:coreProperties>
</file>